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762" w:rsidRPr="004B1B59" w:rsidRDefault="0021382E" w:rsidP="00A87ABB">
      <w:pPr>
        <w:jc w:val="center"/>
        <w:rPr>
          <w:color w:val="403152" w:themeColor="accent4" w:themeShade="80"/>
        </w:rPr>
      </w:pPr>
      <w:r>
        <w:rPr>
          <w:b/>
          <w:color w:val="403152" w:themeColor="accent4" w:themeShade="80"/>
          <w:sz w:val="19"/>
          <w:szCs w:val="19"/>
          <w:u w:val="single"/>
        </w:rPr>
        <w:t xml:space="preserve">Community Resilience and </w:t>
      </w:r>
      <w:r w:rsidR="0026333B" w:rsidRPr="004B1B59">
        <w:rPr>
          <w:b/>
          <w:color w:val="403152" w:themeColor="accent4" w:themeShade="80"/>
          <w:sz w:val="19"/>
          <w:szCs w:val="19"/>
          <w:u w:val="single"/>
        </w:rPr>
        <w:t>Learner Participation</w:t>
      </w:r>
      <w:r w:rsidR="00B4141A" w:rsidRPr="004B1B59">
        <w:rPr>
          <w:b/>
          <w:color w:val="403152" w:themeColor="accent4" w:themeShade="80"/>
          <w:sz w:val="19"/>
          <w:szCs w:val="19"/>
          <w:u w:val="single"/>
        </w:rPr>
        <w:t xml:space="preserve"> - </w:t>
      </w:r>
      <w:r w:rsidR="0026333B" w:rsidRPr="004B1B59">
        <w:rPr>
          <w:b/>
          <w:color w:val="403152" w:themeColor="accent4" w:themeShade="80"/>
          <w:sz w:val="19"/>
          <w:szCs w:val="19"/>
          <w:u w:val="single"/>
        </w:rPr>
        <w:t xml:space="preserve"> </w:t>
      </w:r>
      <w:r w:rsidR="004B1B59" w:rsidRPr="004B1B59">
        <w:rPr>
          <w:b/>
          <w:color w:val="403152" w:themeColor="accent4" w:themeShade="80"/>
          <w:sz w:val="19"/>
          <w:szCs w:val="19"/>
          <w:u w:val="single"/>
        </w:rPr>
        <w:t>Our Success and Achievements</w:t>
      </w:r>
    </w:p>
    <w:p w:rsidR="00A87ABB" w:rsidRDefault="00A87ABB" w:rsidP="00FF3762"/>
    <w:p w:rsidR="00A87ABB" w:rsidRDefault="0026333B" w:rsidP="00FF3762">
      <w:r>
        <w:rPr>
          <w:b/>
          <w:noProof/>
          <w:color w:val="E36C0A" w:themeColor="accent6" w:themeShade="BF"/>
          <w:sz w:val="19"/>
          <w:szCs w:val="19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44CD66" wp14:editId="6A887109">
                <wp:simplePos x="0" y="0"/>
                <wp:positionH relativeFrom="column">
                  <wp:posOffset>2256312</wp:posOffset>
                </wp:positionH>
                <wp:positionV relativeFrom="paragraph">
                  <wp:posOffset>82336</wp:posOffset>
                </wp:positionV>
                <wp:extent cx="4181475" cy="724394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7243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333B" w:rsidRPr="004B1B59" w:rsidRDefault="0021382E">
                            <w:pPr>
                              <w:rPr>
                                <w:rFonts w:asciiTheme="minorHAnsi" w:hAnsiTheme="minorHAnsi"/>
                                <w:color w:val="7030A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7030A0"/>
                                <w:sz w:val="20"/>
                              </w:rPr>
                              <w:t>Does our school provide a wide range of opportunities for achievement through learning across the curriculum and out of class activities e.g. Community Resilience?</w:t>
                            </w:r>
                            <w:r w:rsidR="007905D4" w:rsidRPr="004B1B59">
                              <w:rPr>
                                <w:rFonts w:asciiTheme="minorHAnsi" w:hAnsiTheme="minorHAnsi"/>
                                <w:color w:val="7030A0"/>
                                <w:sz w:val="20"/>
                              </w:rPr>
                              <w:t xml:space="preserve">  </w:t>
                            </w:r>
                            <w:r w:rsidR="00B4141A" w:rsidRPr="004B1B59">
                              <w:rPr>
                                <w:rFonts w:asciiTheme="minorHAnsi" w:hAnsiTheme="minorHAnsi"/>
                                <w:color w:val="7030A0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44CD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7.65pt;margin-top:6.5pt;width:329.25pt;height:57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" fillcolor="white [3201]" strokeweight=".5pt">
                <v:textbox>
                  <w:txbxContent>
                    <w:p w:rsidR="0026333B" w:rsidRPr="004B1B59" w:rsidRDefault="0021382E">
                      <w:pPr>
                        <w:rPr>
                          <w:rFonts w:asciiTheme="minorHAnsi" w:hAnsiTheme="minorHAnsi"/>
                          <w:color w:val="7030A0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color w:val="7030A0"/>
                          <w:sz w:val="20"/>
                        </w:rPr>
                        <w:t>Does our school provide a wide range of opportunities for achievement through learning across the curriculum and out of class activities e.g. Community Resilience?</w:t>
                      </w:r>
                      <w:r w:rsidR="007905D4" w:rsidRPr="004B1B59">
                        <w:rPr>
                          <w:rFonts w:asciiTheme="minorHAnsi" w:hAnsiTheme="minorHAnsi"/>
                          <w:color w:val="7030A0"/>
                          <w:sz w:val="20"/>
                        </w:rPr>
                        <w:t xml:space="preserve">  </w:t>
                      </w:r>
                      <w:r w:rsidR="00B4141A" w:rsidRPr="004B1B59">
                        <w:rPr>
                          <w:rFonts w:asciiTheme="minorHAnsi" w:hAnsiTheme="minorHAnsi"/>
                          <w:color w:val="7030A0"/>
                          <w:sz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03CAF" w:rsidRDefault="00503CAF" w:rsidP="0026333B">
      <w:pPr>
        <w:jc w:val="left"/>
        <w:rPr>
          <w:noProof/>
          <w:lang w:eastAsia="en-GB"/>
        </w:rPr>
      </w:pPr>
    </w:p>
    <w:p w:rsidR="0026333B" w:rsidRDefault="0026333B" w:rsidP="0026333B">
      <w:pPr>
        <w:jc w:val="left"/>
        <w:rPr>
          <w:noProof/>
          <w:lang w:eastAsia="en-GB"/>
        </w:rPr>
      </w:pPr>
    </w:p>
    <w:p w:rsidR="0026333B" w:rsidRPr="00523315" w:rsidRDefault="0026333B" w:rsidP="0026333B">
      <w:pPr>
        <w:jc w:val="left"/>
        <w:rPr>
          <w:b/>
          <w:noProof/>
          <w:lang w:eastAsia="en-GB"/>
        </w:rPr>
      </w:pPr>
    </w:p>
    <w:p w:rsidR="00FF3762" w:rsidRDefault="00956466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F9C4FAA" wp14:editId="4AA8E208">
                <wp:simplePos x="0" y="0"/>
                <wp:positionH relativeFrom="column">
                  <wp:posOffset>1800225</wp:posOffset>
                </wp:positionH>
                <wp:positionV relativeFrom="paragraph">
                  <wp:posOffset>148590</wp:posOffset>
                </wp:positionV>
                <wp:extent cx="4505325" cy="4429125"/>
                <wp:effectExtent l="0" t="0" r="28575" b="28575"/>
                <wp:wrapNone/>
                <wp:docPr id="8" name="Flowchart: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5325" cy="442912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dbl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58C786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8" o:spid="_x0000_s1026" type="#_x0000_t120" style="position:absolute;margin-left:141.75pt;margin-top:11.7pt;width:354.75pt;height:348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" fillcolor="#9ab5e4" strokecolor="#385d8a" strokeweight="2pt">
                <v:fill color2="#e1e8f5" colors="0 #9ab5e4;.5 #c2d1ed;1 #e1e8f5" focus="100%" type="gradient">
                  <o:fill v:ext="view" type="gradientUnscaled"/>
                </v:fill>
                <v:stroke linestyle="thinThin"/>
                <v:path arrowok="t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BF42C5D" wp14:editId="7156D55B">
                <wp:simplePos x="0" y="0"/>
                <wp:positionH relativeFrom="column">
                  <wp:posOffset>3895725</wp:posOffset>
                </wp:positionH>
                <wp:positionV relativeFrom="paragraph">
                  <wp:posOffset>148590</wp:posOffset>
                </wp:positionV>
                <wp:extent cx="327025" cy="304800"/>
                <wp:effectExtent l="0" t="0" r="15875" b="1905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0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693247" w:rsidP="00FF37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10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42C5D" id="Text Box 14" o:spid="_x0000_s1027" type="#_x0000_t202" style="position:absolute;left:0;text-align:left;margin-left:306.75pt;margin-top:11.7pt;width:25.75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" fillcolor="window" strokeweight=".5pt">
                <v:path arrowok="t"/>
                <v:textbox>
                  <w:txbxContent>
                    <w:p w:rsidR="00FF3762" w:rsidRPr="00BE04CA" w:rsidRDefault="00693247" w:rsidP="00FF376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10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B4401A4" wp14:editId="6AFFB489">
                <wp:simplePos x="0" y="0"/>
                <wp:positionH relativeFrom="column">
                  <wp:posOffset>2457450</wp:posOffset>
                </wp:positionH>
                <wp:positionV relativeFrom="paragraph">
                  <wp:posOffset>853440</wp:posOffset>
                </wp:positionV>
                <wp:extent cx="3276600" cy="3000375"/>
                <wp:effectExtent l="0" t="0" r="19050" b="2857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3000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A96907" id="Straight Connector 1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5pt,67.2pt" to="451.5pt,3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" strokecolor="#4a7ebb">
                <o:lock v:ext="edit" shapetype="f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BDE24E" wp14:editId="059FB1F7">
                <wp:simplePos x="0" y="0"/>
                <wp:positionH relativeFrom="column">
                  <wp:posOffset>3962400</wp:posOffset>
                </wp:positionH>
                <wp:positionV relativeFrom="paragraph">
                  <wp:posOffset>2244090</wp:posOffset>
                </wp:positionV>
                <wp:extent cx="260350" cy="219075"/>
                <wp:effectExtent l="0" t="0" r="25400" b="2857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3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20"/>
                              </w:rPr>
                            </w:pPr>
                            <w:r w:rsidRPr="00BE04CA">
                              <w:rPr>
                                <w:sz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DE24E" id="Text Box 13" o:spid="_x0000_s1028" type="#_x0000_t202" style="position:absolute;left:0;text-align:left;margin-left:312pt;margin-top:176.7pt;width:20.5pt;height:17.25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20"/>
                        </w:rPr>
                      </w:pPr>
                      <w:r w:rsidRPr="00BE04CA">
                        <w:rPr>
                          <w:sz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A7B0C4C" wp14:editId="3D93A8F6">
                <wp:simplePos x="0" y="0"/>
                <wp:positionH relativeFrom="column">
                  <wp:posOffset>2543175</wp:posOffset>
                </wp:positionH>
                <wp:positionV relativeFrom="paragraph">
                  <wp:posOffset>710565</wp:posOffset>
                </wp:positionV>
                <wp:extent cx="3028950" cy="327660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028950" cy="3276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490BA6" id="Straight Connector 12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25pt,55.95pt" to="438.75pt,3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" strokecolor="#4a7ebb">
                <o:lock v:ext="edit" shapetype="f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 wp14:anchorId="64C5A7AD" wp14:editId="0DBE8E8A">
                <wp:simplePos x="0" y="0"/>
                <wp:positionH relativeFrom="column">
                  <wp:posOffset>1800225</wp:posOffset>
                </wp:positionH>
                <wp:positionV relativeFrom="paragraph">
                  <wp:posOffset>2329814</wp:posOffset>
                </wp:positionV>
                <wp:extent cx="4505325" cy="0"/>
                <wp:effectExtent l="0" t="0" r="9525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05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9EFF05" id="Straight Connector 10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41.75pt,183.45pt" to="496.5pt,1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" strokecolor="#4a7ebb">
                <o:lock v:ext="edit" shapetype="f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299" distR="114299" simplePos="0" relativeHeight="251652096" behindDoc="0" locked="0" layoutInCell="1" allowOverlap="1" wp14:anchorId="626EECD1" wp14:editId="547FFFF7">
                <wp:simplePos x="0" y="0"/>
                <wp:positionH relativeFrom="column">
                  <wp:posOffset>4067174</wp:posOffset>
                </wp:positionH>
                <wp:positionV relativeFrom="paragraph">
                  <wp:posOffset>148590</wp:posOffset>
                </wp:positionV>
                <wp:extent cx="0" cy="4429125"/>
                <wp:effectExtent l="0" t="0" r="19050" b="952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4291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8F5D59" id="Straight Connector 9" o:spid="_x0000_s1026" style="position:absolute;z-index: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20.25pt,11.7pt" to="320.25pt,3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" strokecolor="#4a7ebb">
                <o:lock v:ext="edit" shapetype="f"/>
              </v:line>
            </w:pict>
          </mc:Fallback>
        </mc:AlternateContent>
      </w:r>
    </w:p>
    <w:p w:rsidR="00FF3762" w:rsidRDefault="00FF3762" w:rsidP="00FF3762"/>
    <w:p w:rsidR="00FF3762" w:rsidRDefault="00FF3762" w:rsidP="00FF3762">
      <w:r>
        <w:t xml:space="preserve">                                                                           </w:t>
      </w:r>
    </w:p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2F477A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7DB4D7" wp14:editId="248F7F77">
                <wp:simplePos x="0" y="0"/>
                <wp:positionH relativeFrom="column">
                  <wp:posOffset>-558140</wp:posOffset>
                </wp:positionH>
                <wp:positionV relativeFrom="paragraph">
                  <wp:posOffset>128254</wp:posOffset>
                </wp:positionV>
                <wp:extent cx="2200275" cy="1092084"/>
                <wp:effectExtent l="0" t="0" r="28575" b="1333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0275" cy="10920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Default="0021382E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7030A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7030A0"/>
                                <w:sz w:val="20"/>
                              </w:rPr>
                              <w:t>How well do you think your parents understand the importance of the achievements we gain from activities in the wider community?</w:t>
                            </w:r>
                          </w:p>
                          <w:p w:rsidR="0021382E" w:rsidRPr="004B1B59" w:rsidRDefault="0021382E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7030A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7030A0"/>
                                <w:sz w:val="20"/>
                              </w:rPr>
                              <w:t>How well do they support and encourage you to get involved?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DB4D7" id="Rectangle 22" o:spid="_x0000_s1029" style="position:absolute;left:0;text-align:left;margin-left:-43.95pt;margin-top:10.1pt;width:173.25pt;height:8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" fillcolor="window" strokecolor="#f79646" strokeweight="2pt">
                <v:path arrowok="t"/>
                <v:textbox>
                  <w:txbxContent>
                    <w:p w:rsidR="00503CAF" w:rsidRDefault="0021382E" w:rsidP="00503CAF">
                      <w:pPr>
                        <w:jc w:val="center"/>
                        <w:rPr>
                          <w:rFonts w:asciiTheme="minorHAnsi" w:hAnsiTheme="minorHAnsi"/>
                          <w:color w:val="7030A0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color w:val="7030A0"/>
                          <w:sz w:val="20"/>
                        </w:rPr>
                        <w:t>How well do you think your parents understand the importance of the achievements we gain from activities in the wider community?</w:t>
                      </w:r>
                    </w:p>
                    <w:p w:rsidR="0021382E" w:rsidRPr="004B1B59" w:rsidRDefault="0021382E" w:rsidP="00503CAF">
                      <w:pPr>
                        <w:jc w:val="center"/>
                        <w:rPr>
                          <w:rFonts w:asciiTheme="minorHAnsi" w:hAnsiTheme="minorHAnsi"/>
                          <w:color w:val="7030A0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color w:val="7030A0"/>
                          <w:sz w:val="20"/>
                        </w:rPr>
                        <w:t>How well do they support and encourage you to get involved?</w:t>
                      </w:r>
                    </w:p>
                  </w:txbxContent>
                </v:textbox>
              </v:rect>
            </w:pict>
          </mc:Fallback>
        </mc:AlternateContent>
      </w:r>
    </w:p>
    <w:p w:rsidR="00FF3762" w:rsidRPr="00BE04CA" w:rsidRDefault="00B52789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8B6BFD" wp14:editId="02BAB350">
                <wp:simplePos x="0" y="0"/>
                <wp:positionH relativeFrom="column">
                  <wp:posOffset>6436426</wp:posOffset>
                </wp:positionH>
                <wp:positionV relativeFrom="paragraph">
                  <wp:posOffset>119248</wp:posOffset>
                </wp:positionV>
                <wp:extent cx="3265170" cy="926275"/>
                <wp:effectExtent l="0" t="0" r="11430" b="2667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65170" cy="926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1382E" w:rsidRPr="004B1B59" w:rsidRDefault="0021382E" w:rsidP="0021382E">
                            <w:pPr>
                              <w:jc w:val="center"/>
                              <w:rPr>
                                <w:rFonts w:asciiTheme="minorHAnsi" w:hAnsiTheme="minorHAnsi"/>
                                <w:color w:val="7030A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7030A0"/>
                                <w:sz w:val="20"/>
                              </w:rPr>
                              <w:t>How good and what do you like about the opportunities offered by our staff and school partners? What else would you like to see included?</w:t>
                            </w:r>
                          </w:p>
                          <w:p w:rsidR="00503CAF" w:rsidRPr="004B1B59" w:rsidRDefault="00503CAF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7030A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8B6BFD" id="Rectangle 23" o:spid="_x0000_s1030" style="position:absolute;left:0;text-align:left;margin-left:506.8pt;margin-top:9.4pt;width:257.1pt;height:72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" fillcolor="window" strokecolor="#f79646" strokeweight="2pt">
                <v:path arrowok="t"/>
                <v:textbox>
                  <w:txbxContent>
                    <w:p w:rsidR="0021382E" w:rsidRPr="004B1B59" w:rsidRDefault="0021382E" w:rsidP="0021382E">
                      <w:pPr>
                        <w:jc w:val="center"/>
                        <w:rPr>
                          <w:rFonts w:asciiTheme="minorHAnsi" w:hAnsiTheme="minorHAnsi"/>
                          <w:color w:val="7030A0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color w:val="7030A0"/>
                          <w:sz w:val="20"/>
                        </w:rPr>
                        <w:t>How good and what do you like about the opportunities offered by our staff and school partners? What else would you like to see included?</w:t>
                      </w:r>
                    </w:p>
                    <w:p w:rsidR="00503CAF" w:rsidRPr="004B1B59" w:rsidRDefault="00503CAF" w:rsidP="00503CAF">
                      <w:pPr>
                        <w:jc w:val="center"/>
                        <w:rPr>
                          <w:rFonts w:asciiTheme="minorHAnsi" w:hAnsiTheme="minorHAnsi"/>
                          <w:color w:val="7030A0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Default="00FF3762" w:rsidP="00FF3762"/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tab/>
      </w:r>
      <w:r>
        <w:tab/>
        <w:t xml:space="preserve">                                    </w: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503CAF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706BDA" wp14:editId="5AE63474">
                <wp:simplePos x="0" y="0"/>
                <wp:positionH relativeFrom="column">
                  <wp:posOffset>1923803</wp:posOffset>
                </wp:positionH>
                <wp:positionV relativeFrom="paragraph">
                  <wp:posOffset>145317</wp:posOffset>
                </wp:positionV>
                <wp:extent cx="4144364" cy="641268"/>
                <wp:effectExtent l="0" t="0" r="27940" b="2603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44364" cy="6412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1382E" w:rsidRDefault="0021382E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7030A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7030A0"/>
                                <w:sz w:val="20"/>
                              </w:rPr>
                              <w:t xml:space="preserve">Is everyone developing skills for learning, life and work through taking part in out of class learning  </w:t>
                            </w:r>
                          </w:p>
                          <w:p w:rsidR="00503CAF" w:rsidRPr="004B1B59" w:rsidRDefault="0021382E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7030A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7030A0"/>
                                <w:sz w:val="20"/>
                              </w:rPr>
                              <w:t>(including with partners  ) in the wider community?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706BDA" id="Rectangle 18" o:spid="_x0000_s1031" style="position:absolute;left:0;text-align:left;margin-left:151.5pt;margin-top:11.45pt;width:326.3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" fillcolor="window" strokecolor="#f79646" strokeweight="2pt">
                <v:path arrowok="t"/>
                <v:textbox>
                  <w:txbxContent>
                    <w:p w:rsidR="0021382E" w:rsidRDefault="0021382E" w:rsidP="00503CAF">
                      <w:pPr>
                        <w:jc w:val="center"/>
                        <w:rPr>
                          <w:rFonts w:asciiTheme="minorHAnsi" w:hAnsiTheme="minorHAnsi"/>
                          <w:color w:val="7030A0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color w:val="7030A0"/>
                          <w:sz w:val="20"/>
                        </w:rPr>
                        <w:t xml:space="preserve">Is everyone developing skills for learning, life and work through taking part in out of class learning  </w:t>
                      </w:r>
                    </w:p>
                    <w:p w:rsidR="00503CAF" w:rsidRPr="004B1B59" w:rsidRDefault="0021382E" w:rsidP="00503CAF">
                      <w:pPr>
                        <w:jc w:val="center"/>
                        <w:rPr>
                          <w:rFonts w:asciiTheme="minorHAnsi" w:hAnsiTheme="minorHAnsi"/>
                          <w:color w:val="7030A0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color w:val="7030A0"/>
                          <w:sz w:val="20"/>
                        </w:rPr>
                        <w:t>(including with partners  ) in the wider community?</w:t>
                      </w:r>
                    </w:p>
                  </w:txbxContent>
                </v:textbox>
              </v:rect>
            </w:pict>
          </mc:Fallback>
        </mc:AlternateConten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E3599D" w:rsidRPr="00503CAF" w:rsidRDefault="00E3599D" w:rsidP="00503CAF"/>
    <w:sectPr w:rsidR="00E3599D" w:rsidRPr="00503CAF" w:rsidSect="00503C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-252" w:right="1440" w:bottom="567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105" w:rsidRDefault="00E57105">
      <w:pPr>
        <w:spacing w:line="240" w:lineRule="auto"/>
      </w:pPr>
      <w:r>
        <w:separator/>
      </w:r>
    </w:p>
  </w:endnote>
  <w:endnote w:type="continuationSeparator" w:id="0">
    <w:p w:rsidR="00E57105" w:rsidRDefault="00E571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00D" w:rsidRDefault="00DC20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00D" w:rsidRDefault="00DC200D" w:rsidP="00DC200D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  <w:r>
      <w:rPr>
        <w:sz w:val="20"/>
      </w:rPr>
      <w:t xml:space="preserve">The questions in the boxes above are based on the features of highly effective practice and suggested questions within the 5 themes from the document  </w:t>
    </w:r>
    <w:r>
      <w:rPr>
        <w:color w:val="008080"/>
        <w:sz w:val="20"/>
      </w:rPr>
      <w:t>“How good is OUR School ?  A resource to support learner participation in self-evaluation and school improvement”</w:t>
    </w:r>
    <w:r>
      <w:rPr>
        <w:sz w:val="20"/>
      </w:rPr>
      <w:t xml:space="preserve">  </w:t>
    </w:r>
    <w:r>
      <w:rPr>
        <w:color w:val="92D050"/>
        <w:sz w:val="20"/>
      </w:rPr>
      <w:t>Part Two</w:t>
    </w:r>
  </w:p>
  <w:p w:rsidR="003F2479" w:rsidRPr="0067486A" w:rsidRDefault="003F2479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00D" w:rsidRDefault="00DC2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105" w:rsidRDefault="00E57105">
      <w:pPr>
        <w:spacing w:line="240" w:lineRule="auto"/>
      </w:pPr>
      <w:r>
        <w:separator/>
      </w:r>
    </w:p>
  </w:footnote>
  <w:footnote w:type="continuationSeparator" w:id="0">
    <w:p w:rsidR="00E57105" w:rsidRDefault="00E571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00D" w:rsidRDefault="00DC20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479" w:rsidRDefault="003F2479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Pr="0067486A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00D" w:rsidRDefault="00DC20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798B200F"/>
    <w:multiLevelType w:val="hybridMultilevel"/>
    <w:tmpl w:val="A8EE3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105"/>
    <w:rsid w:val="00027FF3"/>
    <w:rsid w:val="00047D01"/>
    <w:rsid w:val="00100021"/>
    <w:rsid w:val="001267F7"/>
    <w:rsid w:val="00157346"/>
    <w:rsid w:val="0016120D"/>
    <w:rsid w:val="00192DC7"/>
    <w:rsid w:val="001E2B15"/>
    <w:rsid w:val="0021382E"/>
    <w:rsid w:val="00221E4E"/>
    <w:rsid w:val="0026333B"/>
    <w:rsid w:val="002F3688"/>
    <w:rsid w:val="002F477A"/>
    <w:rsid w:val="003E6FAD"/>
    <w:rsid w:val="003F2479"/>
    <w:rsid w:val="00411FC4"/>
    <w:rsid w:val="004B1B59"/>
    <w:rsid w:val="00503CAF"/>
    <w:rsid w:val="00523315"/>
    <w:rsid w:val="0067486A"/>
    <w:rsid w:val="00693247"/>
    <w:rsid w:val="006D26F7"/>
    <w:rsid w:val="007905D4"/>
    <w:rsid w:val="00952710"/>
    <w:rsid w:val="00956466"/>
    <w:rsid w:val="009F71B8"/>
    <w:rsid w:val="00A35A67"/>
    <w:rsid w:val="00A56EBA"/>
    <w:rsid w:val="00A87ABB"/>
    <w:rsid w:val="00A90A53"/>
    <w:rsid w:val="00AB54FF"/>
    <w:rsid w:val="00AC310B"/>
    <w:rsid w:val="00AC7192"/>
    <w:rsid w:val="00AE01CB"/>
    <w:rsid w:val="00B4141A"/>
    <w:rsid w:val="00B52789"/>
    <w:rsid w:val="00C86FBA"/>
    <w:rsid w:val="00DC200D"/>
    <w:rsid w:val="00E00CFF"/>
    <w:rsid w:val="00E3599D"/>
    <w:rsid w:val="00E36759"/>
    <w:rsid w:val="00E57105"/>
    <w:rsid w:val="00EB35F3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A1B4D5"/>
  <w15:docId w15:val="{07F6DC60-AE02-48EC-ABB0-41EE50DD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503CAF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C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CAF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rsid w:val="00DC200D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4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ducation%20Scotland%20Main%20Folder\Education%20Scotland\Self%20Evaluation\Tools\SE%20Whee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 Wheel</Template>
  <TotalTime>22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z613217</dc:creator>
  <cp:lastModifiedBy>MacLennan A (Alison)</cp:lastModifiedBy>
  <cp:revision>6</cp:revision>
  <dcterms:created xsi:type="dcterms:W3CDTF">2018-05-11T10:25:00Z</dcterms:created>
  <dcterms:modified xsi:type="dcterms:W3CDTF">2018-08-21T14:57:00Z</dcterms:modified>
</cp:coreProperties>
</file>